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34E7CFA1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C24F9B">
        <w:rPr>
          <w:rFonts w:cs="Arial"/>
          <w:b/>
          <w:sz w:val="24"/>
          <w:szCs w:val="24"/>
        </w:rPr>
        <w:t>6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SP-241</w:t>
      </w:r>
      <w:r w:rsidR="006C2878">
        <w:rPr>
          <w:rFonts w:cs="Arial"/>
          <w:b/>
          <w:sz w:val="24"/>
          <w:szCs w:val="24"/>
        </w:rPr>
        <w:t>467</w:t>
      </w:r>
    </w:p>
    <w:p w14:paraId="2781D96D" w14:textId="185A4C7D" w:rsidR="004514AE" w:rsidRPr="004514AE" w:rsidRDefault="00C24F9B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10 - 13 December</w:t>
      </w:r>
      <w:r w:rsidRPr="00737948">
        <w:rPr>
          <w:rFonts w:eastAsia="SimSun" w:cs="Arial"/>
          <w:b/>
          <w:bCs/>
          <w:sz w:val="24"/>
        </w:rPr>
        <w:t xml:space="preserve"> 2024, </w:t>
      </w:r>
      <w:r>
        <w:rPr>
          <w:rFonts w:eastAsia="SimSun" w:cs="Arial"/>
          <w:b/>
          <w:bCs/>
          <w:sz w:val="24"/>
        </w:rPr>
        <w:t>Madrid, Spain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4A4E782D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6C2878">
        <w:rPr>
          <w:rFonts w:cs="Arial"/>
          <w:b/>
          <w:bCs/>
        </w:rPr>
        <w:t>CRs on 5G_eLCS_Ph3 (Rel-18, Rel-19)</w:t>
      </w:r>
    </w:p>
    <w:p w14:paraId="519C34A0" w14:textId="5CD3D039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6C2878">
        <w:rPr>
          <w:rFonts w:cs="Arial"/>
          <w:b/>
          <w:bCs/>
        </w:rPr>
        <w:t>18.2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7827F958" w14:textId="456C037F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C24F9B">
        <w:rPr>
          <w:rFonts w:cs="Arial"/>
        </w:rPr>
        <w:t>6</w:t>
      </w:r>
      <w:r w:rsidR="004E535C">
        <w:rPr>
          <w:rFonts w:cs="Arial"/>
        </w:rPr>
        <w:t xml:space="preserve"> for approval:</w:t>
      </w:r>
    </w:p>
    <w:tbl>
      <w:tblPr>
        <w:tblStyle w:val="TableGrid"/>
        <w:tblW w:w="15871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992"/>
        <w:gridCol w:w="283"/>
        <w:gridCol w:w="284"/>
        <w:gridCol w:w="283"/>
        <w:gridCol w:w="248"/>
        <w:gridCol w:w="2020"/>
      </w:tblGrid>
      <w:tr w:rsidR="00C24F9B" w:rsidRPr="00E6100C" w14:paraId="371B88E6" w14:textId="77777777" w:rsidTr="002F52A1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DF018E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lastRenderedPageBreak/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7EF771BC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75D33F3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442C2B6B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D8A8202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5AA744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273B6A7D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2D70F4C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16B7F6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403C86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02C9294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9000C3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1E1424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69B9067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A391D1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7C1E588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3337AE2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7A1FF58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6C2878" w:rsidRPr="00E6100C" w14:paraId="1CFD2AD4" w14:textId="77777777" w:rsidTr="002F52A1">
        <w:tc>
          <w:tcPr>
            <w:tcW w:w="774" w:type="dxa"/>
          </w:tcPr>
          <w:p w14:paraId="365FAA69" w14:textId="34DC64CD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23.273</w:t>
            </w:r>
          </w:p>
        </w:tc>
        <w:tc>
          <w:tcPr>
            <w:tcW w:w="781" w:type="dxa"/>
          </w:tcPr>
          <w:p w14:paraId="0F19433B" w14:textId="0613CBA4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0609</w:t>
            </w:r>
          </w:p>
        </w:tc>
        <w:tc>
          <w:tcPr>
            <w:tcW w:w="251" w:type="dxa"/>
          </w:tcPr>
          <w:p w14:paraId="5734F40A" w14:textId="40780AC6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25831A05" w14:textId="5842309C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693" w:type="dxa"/>
          </w:tcPr>
          <w:p w14:paraId="318A0B5B" w14:textId="7E4FB2F9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Clarification of  LCS Correlation ID in NRPPa</w:t>
            </w:r>
          </w:p>
        </w:tc>
        <w:tc>
          <w:tcPr>
            <w:tcW w:w="284" w:type="dxa"/>
          </w:tcPr>
          <w:p w14:paraId="17E27E39" w14:textId="529206A6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67111437" w14:textId="4715E273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18.7.0</w:t>
            </w:r>
          </w:p>
        </w:tc>
        <w:tc>
          <w:tcPr>
            <w:tcW w:w="851" w:type="dxa"/>
          </w:tcPr>
          <w:p w14:paraId="15417513" w14:textId="2D9D2EF2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0B350D62" w14:textId="021EB33D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S2-2411154</w:t>
            </w:r>
          </w:p>
        </w:tc>
        <w:tc>
          <w:tcPr>
            <w:tcW w:w="1134" w:type="dxa"/>
          </w:tcPr>
          <w:p w14:paraId="0D4F13EA" w14:textId="6ECEDCE9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Nokia, Nokia Shanghai Bell</w:t>
            </w:r>
          </w:p>
        </w:tc>
        <w:tc>
          <w:tcPr>
            <w:tcW w:w="1276" w:type="dxa"/>
          </w:tcPr>
          <w:p w14:paraId="2DBBAB09" w14:textId="10FDC7DE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5G_eLCS_Ph3</w:t>
            </w:r>
          </w:p>
        </w:tc>
        <w:tc>
          <w:tcPr>
            <w:tcW w:w="1134" w:type="dxa"/>
          </w:tcPr>
          <w:p w14:paraId="139D467F" w14:textId="72E9455F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6.11.3</w:t>
            </w:r>
          </w:p>
        </w:tc>
        <w:tc>
          <w:tcPr>
            <w:tcW w:w="992" w:type="dxa"/>
          </w:tcPr>
          <w:p w14:paraId="13A641E4" w14:textId="77777777" w:rsidR="006C2878" w:rsidRDefault="006C2878" w:rsidP="006C2878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C3A93CE" w14:textId="77777777" w:rsidR="006C2878" w:rsidRPr="00E6100C" w:rsidRDefault="006C2878" w:rsidP="006C287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E4526B8" w14:textId="77777777" w:rsidR="006C2878" w:rsidRDefault="006C2878" w:rsidP="006C2878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DEB3570" w14:textId="77777777" w:rsidR="006C2878" w:rsidRDefault="006C2878" w:rsidP="006C2878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36DE64D" w14:textId="7A17306A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A28DEEE" w14:textId="66A949B7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This functionality also applies to TS 23.273 in Rel.16 and Rel.17</w:t>
            </w:r>
          </w:p>
        </w:tc>
      </w:tr>
      <w:tr w:rsidR="006C2878" w:rsidRPr="00E6100C" w14:paraId="0AEEA09A" w14:textId="77777777" w:rsidTr="002F52A1">
        <w:tc>
          <w:tcPr>
            <w:tcW w:w="774" w:type="dxa"/>
          </w:tcPr>
          <w:p w14:paraId="3402DA78" w14:textId="7F93DA74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23.273</w:t>
            </w:r>
          </w:p>
        </w:tc>
        <w:tc>
          <w:tcPr>
            <w:tcW w:w="781" w:type="dxa"/>
          </w:tcPr>
          <w:p w14:paraId="6C83F6B9" w14:textId="6630A247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0610</w:t>
            </w:r>
          </w:p>
        </w:tc>
        <w:tc>
          <w:tcPr>
            <w:tcW w:w="251" w:type="dxa"/>
          </w:tcPr>
          <w:p w14:paraId="1D9CFBD7" w14:textId="72CE6DA8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2A76187C" w14:textId="7451CD80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0F961B6D" w14:textId="014590EE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Clarification of  LCS Correlation ID in NRPPa</w:t>
            </w:r>
          </w:p>
        </w:tc>
        <w:tc>
          <w:tcPr>
            <w:tcW w:w="284" w:type="dxa"/>
          </w:tcPr>
          <w:p w14:paraId="0CA6D7ED" w14:textId="64D59D73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77B662D4" w14:textId="72063E4F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2AFA6703" w14:textId="749159D4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634EABA4" w14:textId="0730010C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S2-2411155</w:t>
            </w:r>
          </w:p>
        </w:tc>
        <w:tc>
          <w:tcPr>
            <w:tcW w:w="1134" w:type="dxa"/>
          </w:tcPr>
          <w:p w14:paraId="5C1B8C57" w14:textId="57A4D38B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Nokia, Nokia Shanghai Bell</w:t>
            </w:r>
          </w:p>
        </w:tc>
        <w:tc>
          <w:tcPr>
            <w:tcW w:w="1276" w:type="dxa"/>
          </w:tcPr>
          <w:p w14:paraId="27E3D6AD" w14:textId="69545F73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5G_eLCS_Ph3</w:t>
            </w:r>
          </w:p>
        </w:tc>
        <w:tc>
          <w:tcPr>
            <w:tcW w:w="1134" w:type="dxa"/>
          </w:tcPr>
          <w:p w14:paraId="6AAF61FE" w14:textId="64DEA474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6.11.3</w:t>
            </w:r>
          </w:p>
        </w:tc>
        <w:tc>
          <w:tcPr>
            <w:tcW w:w="992" w:type="dxa"/>
          </w:tcPr>
          <w:p w14:paraId="654F417C" w14:textId="77777777" w:rsidR="006C2878" w:rsidRDefault="006C2878" w:rsidP="006C2878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C9027B0" w14:textId="77777777" w:rsidR="006C2878" w:rsidRPr="00E6100C" w:rsidRDefault="006C2878" w:rsidP="006C287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14F4528" w14:textId="77777777" w:rsidR="006C2878" w:rsidRDefault="006C2878" w:rsidP="006C2878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91CEE8A" w14:textId="77777777" w:rsidR="006C2878" w:rsidRDefault="006C2878" w:rsidP="006C2878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75F80A42" w14:textId="4C57E2A3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7AE75EB" w14:textId="629E61A7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This functionality also applies to TS 23.273 in Rel.16 and Rel.17</w:t>
            </w:r>
          </w:p>
        </w:tc>
      </w:tr>
      <w:tr w:rsidR="006C2878" w:rsidRPr="00E6100C" w14:paraId="08480BB6" w14:textId="77777777" w:rsidTr="002F52A1">
        <w:tc>
          <w:tcPr>
            <w:tcW w:w="774" w:type="dxa"/>
          </w:tcPr>
          <w:p w14:paraId="02EC4B5E" w14:textId="4EF5F991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23.273</w:t>
            </w:r>
          </w:p>
        </w:tc>
        <w:tc>
          <w:tcPr>
            <w:tcW w:w="781" w:type="dxa"/>
          </w:tcPr>
          <w:p w14:paraId="3E14003C" w14:textId="4D740F35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0579</w:t>
            </w:r>
          </w:p>
        </w:tc>
        <w:tc>
          <w:tcPr>
            <w:tcW w:w="251" w:type="dxa"/>
          </w:tcPr>
          <w:p w14:paraId="2059C249" w14:textId="787854CB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2E7F35C0" w14:textId="3B59E935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693" w:type="dxa"/>
          </w:tcPr>
          <w:p w14:paraId="613DC850" w14:textId="03545AAB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Clarification of event filter for GNSS assistance data collection</w:t>
            </w:r>
          </w:p>
        </w:tc>
        <w:tc>
          <w:tcPr>
            <w:tcW w:w="284" w:type="dxa"/>
          </w:tcPr>
          <w:p w14:paraId="1A3A7C6E" w14:textId="5626FF60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50C459DB" w14:textId="311FFAFE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18.7.0</w:t>
            </w:r>
          </w:p>
        </w:tc>
        <w:tc>
          <w:tcPr>
            <w:tcW w:w="851" w:type="dxa"/>
          </w:tcPr>
          <w:p w14:paraId="17B814DB" w14:textId="32ECA915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0C04D76D" w14:textId="3C1F570E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S2-2410828</w:t>
            </w:r>
          </w:p>
        </w:tc>
        <w:tc>
          <w:tcPr>
            <w:tcW w:w="1134" w:type="dxa"/>
          </w:tcPr>
          <w:p w14:paraId="30C9171D" w14:textId="195B986B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</w:t>
            </w:r>
          </w:p>
        </w:tc>
        <w:tc>
          <w:tcPr>
            <w:tcW w:w="1276" w:type="dxa"/>
          </w:tcPr>
          <w:p w14:paraId="2D8874F3" w14:textId="69F2FCA9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5G_eLCS_ph3</w:t>
            </w:r>
          </w:p>
        </w:tc>
        <w:tc>
          <w:tcPr>
            <w:tcW w:w="1134" w:type="dxa"/>
          </w:tcPr>
          <w:p w14:paraId="66FB57B4" w14:textId="29D3DDA6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6.15.1, 6.15.2</w:t>
            </w:r>
          </w:p>
        </w:tc>
        <w:tc>
          <w:tcPr>
            <w:tcW w:w="992" w:type="dxa"/>
          </w:tcPr>
          <w:p w14:paraId="536094E4" w14:textId="77777777" w:rsidR="006C2878" w:rsidRDefault="006C2878" w:rsidP="006C2878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B3CDC60" w14:textId="77777777" w:rsidR="006C2878" w:rsidRPr="00E6100C" w:rsidRDefault="006C2878" w:rsidP="006C287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8DF17C8" w14:textId="77777777" w:rsidR="006C2878" w:rsidRDefault="006C2878" w:rsidP="006C2878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1A02362" w14:textId="77777777" w:rsidR="006C2878" w:rsidRDefault="006C2878" w:rsidP="006C2878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77A2444" w14:textId="3FEB059E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33CE315A" w14:textId="77777777" w:rsidR="006C2878" w:rsidRDefault="006C2878" w:rsidP="006C2878">
            <w:pPr>
              <w:pStyle w:val="TAL"/>
              <w:rPr>
                <w:rFonts w:cs="Arial"/>
                <w:sz w:val="16"/>
              </w:rPr>
            </w:pPr>
          </w:p>
        </w:tc>
      </w:tr>
      <w:tr w:rsidR="006C2878" w:rsidRPr="00E6100C" w14:paraId="34FCB641" w14:textId="77777777" w:rsidTr="002F52A1">
        <w:tc>
          <w:tcPr>
            <w:tcW w:w="774" w:type="dxa"/>
          </w:tcPr>
          <w:p w14:paraId="657CF1B0" w14:textId="5DE89FB9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23.273</w:t>
            </w:r>
          </w:p>
        </w:tc>
        <w:tc>
          <w:tcPr>
            <w:tcW w:w="781" w:type="dxa"/>
          </w:tcPr>
          <w:p w14:paraId="0550C967" w14:textId="40445A51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0580</w:t>
            </w:r>
          </w:p>
        </w:tc>
        <w:tc>
          <w:tcPr>
            <w:tcW w:w="251" w:type="dxa"/>
          </w:tcPr>
          <w:p w14:paraId="074B2D71" w14:textId="1949B4AA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6A1B044A" w14:textId="3BA48C10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29808C96" w14:textId="329E2565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Clarification of event filter for GNSS assistance data collection</w:t>
            </w:r>
          </w:p>
        </w:tc>
        <w:tc>
          <w:tcPr>
            <w:tcW w:w="284" w:type="dxa"/>
          </w:tcPr>
          <w:p w14:paraId="439E1A14" w14:textId="780D5686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235B44F6" w14:textId="32BD53C8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7F716715" w14:textId="2443F84C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3C8C890A" w14:textId="5E9950E0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S2-2411150</w:t>
            </w:r>
          </w:p>
        </w:tc>
        <w:tc>
          <w:tcPr>
            <w:tcW w:w="1134" w:type="dxa"/>
          </w:tcPr>
          <w:p w14:paraId="76721A93" w14:textId="3AC09657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</w:t>
            </w:r>
          </w:p>
        </w:tc>
        <w:tc>
          <w:tcPr>
            <w:tcW w:w="1276" w:type="dxa"/>
          </w:tcPr>
          <w:p w14:paraId="1272605B" w14:textId="09544FD7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5G_eLCS_ph3</w:t>
            </w:r>
          </w:p>
        </w:tc>
        <w:tc>
          <w:tcPr>
            <w:tcW w:w="1134" w:type="dxa"/>
          </w:tcPr>
          <w:p w14:paraId="48E74CB6" w14:textId="0287A27B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6.15.1, 6.15.2</w:t>
            </w:r>
          </w:p>
        </w:tc>
        <w:tc>
          <w:tcPr>
            <w:tcW w:w="992" w:type="dxa"/>
          </w:tcPr>
          <w:p w14:paraId="6C76D129" w14:textId="77777777" w:rsidR="006C2878" w:rsidRDefault="006C2878" w:rsidP="006C2878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542F314" w14:textId="77777777" w:rsidR="006C2878" w:rsidRPr="00E6100C" w:rsidRDefault="006C2878" w:rsidP="006C287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474105F" w14:textId="77777777" w:rsidR="006C2878" w:rsidRDefault="006C2878" w:rsidP="006C2878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3A4D8A4" w14:textId="77777777" w:rsidR="006C2878" w:rsidRDefault="006C2878" w:rsidP="006C2878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617D409" w14:textId="28710514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7B2E298B" w14:textId="77777777" w:rsidR="006C2878" w:rsidRDefault="006C2878" w:rsidP="006C2878">
            <w:pPr>
              <w:pStyle w:val="TAL"/>
              <w:rPr>
                <w:rFonts w:cs="Arial"/>
                <w:sz w:val="16"/>
              </w:rPr>
            </w:pPr>
          </w:p>
        </w:tc>
      </w:tr>
      <w:tr w:rsidR="006C2878" w:rsidRPr="00E6100C" w14:paraId="6B274897" w14:textId="77777777" w:rsidTr="002F52A1">
        <w:tc>
          <w:tcPr>
            <w:tcW w:w="774" w:type="dxa"/>
          </w:tcPr>
          <w:p w14:paraId="78961C0C" w14:textId="5D18A684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23.273</w:t>
            </w:r>
          </w:p>
        </w:tc>
        <w:tc>
          <w:tcPr>
            <w:tcW w:w="781" w:type="dxa"/>
          </w:tcPr>
          <w:p w14:paraId="31BF017B" w14:textId="15B8F1E5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0591</w:t>
            </w:r>
          </w:p>
        </w:tc>
        <w:tc>
          <w:tcPr>
            <w:tcW w:w="251" w:type="dxa"/>
          </w:tcPr>
          <w:p w14:paraId="07A88EC0" w14:textId="73248CCB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6878FEAA" w14:textId="5C3A4733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693" w:type="dxa"/>
          </w:tcPr>
          <w:p w14:paraId="04CEB254" w14:textId="42CA4851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Clarification on the User Plane LCS</w:t>
            </w:r>
          </w:p>
        </w:tc>
        <w:tc>
          <w:tcPr>
            <w:tcW w:w="284" w:type="dxa"/>
          </w:tcPr>
          <w:p w14:paraId="089BE994" w14:textId="65452EA1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605C9AEC" w14:textId="2A1AC336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18.7.0</w:t>
            </w:r>
          </w:p>
        </w:tc>
        <w:tc>
          <w:tcPr>
            <w:tcW w:w="851" w:type="dxa"/>
          </w:tcPr>
          <w:p w14:paraId="5BB02680" w14:textId="5FBFB799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0FC1E361" w14:textId="58F33F46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S2-2410833</w:t>
            </w:r>
          </w:p>
        </w:tc>
        <w:tc>
          <w:tcPr>
            <w:tcW w:w="1134" w:type="dxa"/>
          </w:tcPr>
          <w:p w14:paraId="1C3CC2C7" w14:textId="06CF4057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ZTE</w:t>
            </w:r>
          </w:p>
        </w:tc>
        <w:tc>
          <w:tcPr>
            <w:tcW w:w="1276" w:type="dxa"/>
          </w:tcPr>
          <w:p w14:paraId="62090B28" w14:textId="57E41043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5G_eLCS_Ph3</w:t>
            </w:r>
          </w:p>
        </w:tc>
        <w:tc>
          <w:tcPr>
            <w:tcW w:w="1134" w:type="dxa"/>
          </w:tcPr>
          <w:p w14:paraId="0FFDE695" w14:textId="6350BF31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6.18.1, 6.18.2, 6.18.3</w:t>
            </w:r>
          </w:p>
        </w:tc>
        <w:tc>
          <w:tcPr>
            <w:tcW w:w="992" w:type="dxa"/>
          </w:tcPr>
          <w:p w14:paraId="1A83AEEF" w14:textId="77777777" w:rsidR="006C2878" w:rsidRDefault="006C2878" w:rsidP="006C2878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8DAC145" w14:textId="77777777" w:rsidR="006C2878" w:rsidRPr="00E6100C" w:rsidRDefault="006C2878" w:rsidP="006C287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B35419F" w14:textId="2BC3A760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1523242A" w14:textId="77777777" w:rsidR="006C2878" w:rsidRDefault="006C2878" w:rsidP="006C2878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02F29F7" w14:textId="0BF8C8EC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2C699FE1" w14:textId="77777777" w:rsidR="006C2878" w:rsidRDefault="006C2878" w:rsidP="006C2878">
            <w:pPr>
              <w:pStyle w:val="TAL"/>
              <w:rPr>
                <w:rFonts w:cs="Arial"/>
                <w:sz w:val="16"/>
              </w:rPr>
            </w:pPr>
          </w:p>
        </w:tc>
      </w:tr>
      <w:tr w:rsidR="006C2878" w:rsidRPr="00E6100C" w14:paraId="0E32342B" w14:textId="77777777" w:rsidTr="002F52A1">
        <w:tc>
          <w:tcPr>
            <w:tcW w:w="774" w:type="dxa"/>
          </w:tcPr>
          <w:p w14:paraId="2233CC58" w14:textId="3707FEC2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23.273</w:t>
            </w:r>
          </w:p>
        </w:tc>
        <w:tc>
          <w:tcPr>
            <w:tcW w:w="781" w:type="dxa"/>
          </w:tcPr>
          <w:p w14:paraId="38331F5D" w14:textId="48C5279A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0592</w:t>
            </w:r>
          </w:p>
        </w:tc>
        <w:tc>
          <w:tcPr>
            <w:tcW w:w="251" w:type="dxa"/>
          </w:tcPr>
          <w:p w14:paraId="1C4712FF" w14:textId="4E8D1197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6DB07CCD" w14:textId="14E8B51C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26B0BF35" w14:textId="3E78B230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Clarification on the User Plane LCS</w:t>
            </w:r>
          </w:p>
        </w:tc>
        <w:tc>
          <w:tcPr>
            <w:tcW w:w="284" w:type="dxa"/>
          </w:tcPr>
          <w:p w14:paraId="65A41C1C" w14:textId="3758AC10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63D73F6D" w14:textId="5FCDA65F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53A92FF5" w14:textId="6F746C11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1CA1B168" w14:textId="6062B50C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S2-2410834</w:t>
            </w:r>
          </w:p>
        </w:tc>
        <w:tc>
          <w:tcPr>
            <w:tcW w:w="1134" w:type="dxa"/>
          </w:tcPr>
          <w:p w14:paraId="021FAFBD" w14:textId="45C8645A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ZTE</w:t>
            </w:r>
          </w:p>
        </w:tc>
        <w:tc>
          <w:tcPr>
            <w:tcW w:w="1276" w:type="dxa"/>
          </w:tcPr>
          <w:p w14:paraId="14A587AE" w14:textId="33BEA61D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5G_eLCS_Ph3</w:t>
            </w:r>
          </w:p>
        </w:tc>
        <w:tc>
          <w:tcPr>
            <w:tcW w:w="1134" w:type="dxa"/>
          </w:tcPr>
          <w:p w14:paraId="2D52E386" w14:textId="33F78313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6.18.1, 6.18.2, 6.18.3</w:t>
            </w:r>
          </w:p>
        </w:tc>
        <w:tc>
          <w:tcPr>
            <w:tcW w:w="992" w:type="dxa"/>
          </w:tcPr>
          <w:p w14:paraId="5FEF56D5" w14:textId="77777777" w:rsidR="006C2878" w:rsidRDefault="006C2878" w:rsidP="006C2878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BE30A55" w14:textId="77777777" w:rsidR="006C2878" w:rsidRPr="00E6100C" w:rsidRDefault="006C2878" w:rsidP="006C287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01060BB" w14:textId="396C2FE4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1F5BB788" w14:textId="77777777" w:rsidR="006C2878" w:rsidRDefault="006C2878" w:rsidP="006C2878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1C9CAED4" w14:textId="06761C51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1EBCD5D" w14:textId="77777777" w:rsidR="006C2878" w:rsidRDefault="006C2878" w:rsidP="006C2878">
            <w:pPr>
              <w:pStyle w:val="TAL"/>
              <w:rPr>
                <w:rFonts w:cs="Arial"/>
                <w:sz w:val="16"/>
              </w:rPr>
            </w:pPr>
          </w:p>
        </w:tc>
      </w:tr>
      <w:tr w:rsidR="006C2878" w:rsidRPr="00E6100C" w14:paraId="61785951" w14:textId="77777777" w:rsidTr="002F52A1">
        <w:tc>
          <w:tcPr>
            <w:tcW w:w="774" w:type="dxa"/>
          </w:tcPr>
          <w:p w14:paraId="0A581127" w14:textId="6107690B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23.273</w:t>
            </w:r>
          </w:p>
        </w:tc>
        <w:tc>
          <w:tcPr>
            <w:tcW w:w="781" w:type="dxa"/>
          </w:tcPr>
          <w:p w14:paraId="6F96AF33" w14:textId="7455A50F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0612</w:t>
            </w:r>
          </w:p>
        </w:tc>
        <w:tc>
          <w:tcPr>
            <w:tcW w:w="251" w:type="dxa"/>
          </w:tcPr>
          <w:p w14:paraId="02CC33EA" w14:textId="14AA1707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</w:t>
            </w:r>
          </w:p>
        </w:tc>
        <w:tc>
          <w:tcPr>
            <w:tcW w:w="741" w:type="dxa"/>
          </w:tcPr>
          <w:p w14:paraId="6EF03933" w14:textId="5C4234A5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10CF4548" w14:textId="72EA7442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LCS UP security attributes alignment to TS 33.501</w:t>
            </w:r>
          </w:p>
        </w:tc>
        <w:tc>
          <w:tcPr>
            <w:tcW w:w="284" w:type="dxa"/>
          </w:tcPr>
          <w:p w14:paraId="7AA186FC" w14:textId="277AEB69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21C47BB8" w14:textId="31A5D01F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09CAF33A" w14:textId="412DF8D9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49E1A015" w14:textId="1BB07088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S2-2410584</w:t>
            </w:r>
          </w:p>
        </w:tc>
        <w:tc>
          <w:tcPr>
            <w:tcW w:w="1134" w:type="dxa"/>
          </w:tcPr>
          <w:p w14:paraId="6FC71F51" w14:textId="5AD9C0C2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Nokia, Nokia Shanghai Bell</w:t>
            </w:r>
          </w:p>
        </w:tc>
        <w:tc>
          <w:tcPr>
            <w:tcW w:w="1276" w:type="dxa"/>
          </w:tcPr>
          <w:p w14:paraId="45095086" w14:textId="6EC4CAE2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5G_eLCS_Ph3</w:t>
            </w:r>
          </w:p>
        </w:tc>
        <w:tc>
          <w:tcPr>
            <w:tcW w:w="1134" w:type="dxa"/>
          </w:tcPr>
          <w:p w14:paraId="11630650" w14:textId="0EA83C56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6.18.1, 6.18.2</w:t>
            </w:r>
          </w:p>
        </w:tc>
        <w:tc>
          <w:tcPr>
            <w:tcW w:w="992" w:type="dxa"/>
          </w:tcPr>
          <w:p w14:paraId="1EF5F88A" w14:textId="77777777" w:rsidR="006C2878" w:rsidRDefault="006C2878" w:rsidP="006C2878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D4C98ED" w14:textId="77777777" w:rsidR="006C2878" w:rsidRPr="00E6100C" w:rsidRDefault="006C2878" w:rsidP="006C287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E93B149" w14:textId="671F6903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63051AA7" w14:textId="77777777" w:rsidR="006C2878" w:rsidRDefault="006C2878" w:rsidP="006C2878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5DC7067" w14:textId="3B0C73A7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04D1034D" w14:textId="77777777" w:rsidR="006C2878" w:rsidRDefault="006C2878" w:rsidP="006C2878">
            <w:pPr>
              <w:pStyle w:val="TAL"/>
              <w:rPr>
                <w:rFonts w:cs="Arial"/>
                <w:sz w:val="16"/>
              </w:rPr>
            </w:pPr>
          </w:p>
        </w:tc>
      </w:tr>
      <w:tr w:rsidR="006C2878" w:rsidRPr="00E6100C" w14:paraId="347DF254" w14:textId="77777777" w:rsidTr="002F52A1">
        <w:tc>
          <w:tcPr>
            <w:tcW w:w="774" w:type="dxa"/>
          </w:tcPr>
          <w:p w14:paraId="4C450BD9" w14:textId="5EC6631F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23.273</w:t>
            </w:r>
          </w:p>
        </w:tc>
        <w:tc>
          <w:tcPr>
            <w:tcW w:w="781" w:type="dxa"/>
          </w:tcPr>
          <w:p w14:paraId="0FE4519C" w14:textId="7BD57799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0575</w:t>
            </w:r>
          </w:p>
        </w:tc>
        <w:tc>
          <w:tcPr>
            <w:tcW w:w="251" w:type="dxa"/>
          </w:tcPr>
          <w:p w14:paraId="451B95FA" w14:textId="475A1288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4E557C86" w14:textId="6585BF40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693" w:type="dxa"/>
          </w:tcPr>
          <w:p w14:paraId="4096FF50" w14:textId="5706DDE7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LCS-UP clarification</w:t>
            </w:r>
          </w:p>
        </w:tc>
        <w:tc>
          <w:tcPr>
            <w:tcW w:w="284" w:type="dxa"/>
          </w:tcPr>
          <w:p w14:paraId="7BCD89B5" w14:textId="3D7BD716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1728E94E" w14:textId="52F73D9C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18.7.0</w:t>
            </w:r>
          </w:p>
        </w:tc>
        <w:tc>
          <w:tcPr>
            <w:tcW w:w="851" w:type="dxa"/>
          </w:tcPr>
          <w:p w14:paraId="178B1541" w14:textId="7203629C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4DBB0FC4" w14:textId="06EAEBD1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S2-2410839</w:t>
            </w:r>
          </w:p>
        </w:tc>
        <w:tc>
          <w:tcPr>
            <w:tcW w:w="1134" w:type="dxa"/>
          </w:tcPr>
          <w:p w14:paraId="1C58B20A" w14:textId="7D656F30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vivo</w:t>
            </w:r>
          </w:p>
        </w:tc>
        <w:tc>
          <w:tcPr>
            <w:tcW w:w="1276" w:type="dxa"/>
          </w:tcPr>
          <w:p w14:paraId="11B2E953" w14:textId="37678278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5G_eLCS_Ph3</w:t>
            </w:r>
          </w:p>
        </w:tc>
        <w:tc>
          <w:tcPr>
            <w:tcW w:w="1134" w:type="dxa"/>
          </w:tcPr>
          <w:p w14:paraId="17ADD7C4" w14:textId="1904FD27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6.18.3</w:t>
            </w:r>
          </w:p>
        </w:tc>
        <w:tc>
          <w:tcPr>
            <w:tcW w:w="992" w:type="dxa"/>
          </w:tcPr>
          <w:p w14:paraId="033B400A" w14:textId="77777777" w:rsidR="006C2878" w:rsidRDefault="006C2878" w:rsidP="006C2878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3147E33" w14:textId="77777777" w:rsidR="006C2878" w:rsidRPr="00E6100C" w:rsidRDefault="006C2878" w:rsidP="006C287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43A37B5" w14:textId="6F70868D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1877E8AF" w14:textId="77777777" w:rsidR="006C2878" w:rsidRDefault="006C2878" w:rsidP="006C2878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B263174" w14:textId="4AE6B0B4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13440B9B" w14:textId="77777777" w:rsidR="006C2878" w:rsidRDefault="006C2878" w:rsidP="006C2878">
            <w:pPr>
              <w:pStyle w:val="TAL"/>
              <w:rPr>
                <w:rFonts w:cs="Arial"/>
                <w:sz w:val="16"/>
              </w:rPr>
            </w:pPr>
          </w:p>
        </w:tc>
      </w:tr>
      <w:tr w:rsidR="006C2878" w:rsidRPr="00E6100C" w14:paraId="0FA5FD69" w14:textId="77777777" w:rsidTr="002F52A1">
        <w:tc>
          <w:tcPr>
            <w:tcW w:w="774" w:type="dxa"/>
          </w:tcPr>
          <w:p w14:paraId="7B121DDF" w14:textId="6DF7613C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23.273</w:t>
            </w:r>
          </w:p>
        </w:tc>
        <w:tc>
          <w:tcPr>
            <w:tcW w:w="781" w:type="dxa"/>
          </w:tcPr>
          <w:p w14:paraId="0110F5A4" w14:textId="465A2E90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0576</w:t>
            </w:r>
          </w:p>
        </w:tc>
        <w:tc>
          <w:tcPr>
            <w:tcW w:w="251" w:type="dxa"/>
          </w:tcPr>
          <w:p w14:paraId="02AC5159" w14:textId="0CB91638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27B982B9" w14:textId="339615E5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12D8CBCF" w14:textId="1FD2CAD5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LCS-UP clarification</w:t>
            </w:r>
          </w:p>
        </w:tc>
        <w:tc>
          <w:tcPr>
            <w:tcW w:w="284" w:type="dxa"/>
          </w:tcPr>
          <w:p w14:paraId="220F922A" w14:textId="74BC22A5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4A671BCD" w14:textId="708A08E7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70A2750D" w14:textId="7A847495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237179B2" w14:textId="46798345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S2-2410840</w:t>
            </w:r>
          </w:p>
        </w:tc>
        <w:tc>
          <w:tcPr>
            <w:tcW w:w="1134" w:type="dxa"/>
          </w:tcPr>
          <w:p w14:paraId="535672D0" w14:textId="3EADD3BF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vivo</w:t>
            </w:r>
          </w:p>
        </w:tc>
        <w:tc>
          <w:tcPr>
            <w:tcW w:w="1276" w:type="dxa"/>
          </w:tcPr>
          <w:p w14:paraId="367F648A" w14:textId="2DA10C85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5G_eLCS_Ph3</w:t>
            </w:r>
          </w:p>
        </w:tc>
        <w:tc>
          <w:tcPr>
            <w:tcW w:w="1134" w:type="dxa"/>
          </w:tcPr>
          <w:p w14:paraId="5040C6D7" w14:textId="166A24C2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6.18.3</w:t>
            </w:r>
          </w:p>
        </w:tc>
        <w:tc>
          <w:tcPr>
            <w:tcW w:w="992" w:type="dxa"/>
          </w:tcPr>
          <w:p w14:paraId="60191599" w14:textId="77777777" w:rsidR="006C2878" w:rsidRDefault="006C2878" w:rsidP="006C2878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D5E7336" w14:textId="77777777" w:rsidR="006C2878" w:rsidRPr="00E6100C" w:rsidRDefault="006C2878" w:rsidP="006C287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B76B648" w14:textId="0110E32C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443BD5ED" w14:textId="77777777" w:rsidR="006C2878" w:rsidRDefault="006C2878" w:rsidP="006C2878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68AC2FC" w14:textId="7FE7C767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546707E0" w14:textId="77777777" w:rsidR="006C2878" w:rsidRDefault="006C2878" w:rsidP="006C2878">
            <w:pPr>
              <w:pStyle w:val="TAL"/>
              <w:rPr>
                <w:rFonts w:cs="Arial"/>
                <w:sz w:val="16"/>
              </w:rPr>
            </w:pPr>
          </w:p>
        </w:tc>
      </w:tr>
      <w:tr w:rsidR="006C2878" w:rsidRPr="00E6100C" w14:paraId="1FAC2C45" w14:textId="77777777" w:rsidTr="002F52A1">
        <w:tc>
          <w:tcPr>
            <w:tcW w:w="774" w:type="dxa"/>
          </w:tcPr>
          <w:p w14:paraId="07824EBB" w14:textId="2B2B1B39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23.273</w:t>
            </w:r>
          </w:p>
        </w:tc>
        <w:tc>
          <w:tcPr>
            <w:tcW w:w="781" w:type="dxa"/>
          </w:tcPr>
          <w:p w14:paraId="2D13116F" w14:textId="2FC0307A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0611</w:t>
            </w:r>
          </w:p>
        </w:tc>
        <w:tc>
          <w:tcPr>
            <w:tcW w:w="251" w:type="dxa"/>
          </w:tcPr>
          <w:p w14:paraId="4F909D53" w14:textId="7B1078D5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</w:t>
            </w:r>
          </w:p>
        </w:tc>
        <w:tc>
          <w:tcPr>
            <w:tcW w:w="741" w:type="dxa"/>
          </w:tcPr>
          <w:p w14:paraId="79F0565C" w14:textId="41F86C47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693" w:type="dxa"/>
          </w:tcPr>
          <w:p w14:paraId="142E0621" w14:textId="725EC505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LCS-UP security  attributes alignment to TS 33.501</w:t>
            </w:r>
          </w:p>
        </w:tc>
        <w:tc>
          <w:tcPr>
            <w:tcW w:w="284" w:type="dxa"/>
          </w:tcPr>
          <w:p w14:paraId="44ADD975" w14:textId="38B939DE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5C7C438E" w14:textId="34EDC69A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18.7.0</w:t>
            </w:r>
          </w:p>
        </w:tc>
        <w:tc>
          <w:tcPr>
            <w:tcW w:w="851" w:type="dxa"/>
          </w:tcPr>
          <w:p w14:paraId="26388790" w14:textId="20E8CA54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61B56525" w14:textId="1DA6BDD4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S2-2410583</w:t>
            </w:r>
          </w:p>
        </w:tc>
        <w:tc>
          <w:tcPr>
            <w:tcW w:w="1134" w:type="dxa"/>
          </w:tcPr>
          <w:p w14:paraId="06F62160" w14:textId="20CD222B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Nokia, Nokia Shanghai Bell</w:t>
            </w:r>
          </w:p>
        </w:tc>
        <w:tc>
          <w:tcPr>
            <w:tcW w:w="1276" w:type="dxa"/>
          </w:tcPr>
          <w:p w14:paraId="2B6B06B0" w14:textId="78A48F47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5G_eLCS_Ph3</w:t>
            </w:r>
          </w:p>
        </w:tc>
        <w:tc>
          <w:tcPr>
            <w:tcW w:w="1134" w:type="dxa"/>
          </w:tcPr>
          <w:p w14:paraId="43EC6B39" w14:textId="5C1997D1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6.18.1, 6.18.2</w:t>
            </w:r>
          </w:p>
        </w:tc>
        <w:tc>
          <w:tcPr>
            <w:tcW w:w="992" w:type="dxa"/>
          </w:tcPr>
          <w:p w14:paraId="5FDA4904" w14:textId="77777777" w:rsidR="006C2878" w:rsidRDefault="006C2878" w:rsidP="006C2878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42FFA17" w14:textId="77777777" w:rsidR="006C2878" w:rsidRPr="00E6100C" w:rsidRDefault="006C2878" w:rsidP="006C287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F9A23D0" w14:textId="5CE22509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675CCC22" w14:textId="77777777" w:rsidR="006C2878" w:rsidRDefault="006C2878" w:rsidP="006C2878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6E1031EE" w14:textId="6AB3AAA0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7E5861C8" w14:textId="77777777" w:rsidR="006C2878" w:rsidRDefault="006C2878" w:rsidP="006C2878">
            <w:pPr>
              <w:pStyle w:val="TAL"/>
              <w:rPr>
                <w:rFonts w:cs="Arial"/>
                <w:sz w:val="16"/>
              </w:rPr>
            </w:pPr>
          </w:p>
        </w:tc>
      </w:tr>
      <w:tr w:rsidR="006C2878" w:rsidRPr="00E6100C" w14:paraId="4CFDA815" w14:textId="77777777" w:rsidTr="002F52A1">
        <w:tc>
          <w:tcPr>
            <w:tcW w:w="774" w:type="dxa"/>
          </w:tcPr>
          <w:p w14:paraId="3BB0B8DC" w14:textId="3A2612B5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23.273</w:t>
            </w:r>
          </w:p>
        </w:tc>
        <w:tc>
          <w:tcPr>
            <w:tcW w:w="781" w:type="dxa"/>
          </w:tcPr>
          <w:p w14:paraId="05B0A292" w14:textId="61A884DD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0572</w:t>
            </w:r>
          </w:p>
        </w:tc>
        <w:tc>
          <w:tcPr>
            <w:tcW w:w="251" w:type="dxa"/>
          </w:tcPr>
          <w:p w14:paraId="64597BED" w14:textId="18FE0DB2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57F41879" w14:textId="65601F5B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693" w:type="dxa"/>
          </w:tcPr>
          <w:p w14:paraId="4A5BD0F1" w14:textId="339FE104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One Transmission Path used for One Positioning Procedure</w:t>
            </w:r>
          </w:p>
        </w:tc>
        <w:tc>
          <w:tcPr>
            <w:tcW w:w="284" w:type="dxa"/>
          </w:tcPr>
          <w:p w14:paraId="3F6B9879" w14:textId="17883311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1DC53B84" w14:textId="5F1BDA22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18.7.0</w:t>
            </w:r>
          </w:p>
        </w:tc>
        <w:tc>
          <w:tcPr>
            <w:tcW w:w="851" w:type="dxa"/>
          </w:tcPr>
          <w:p w14:paraId="3288FD76" w14:textId="4A8C24B7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4C706EC9" w14:textId="7D695C90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S2-2411152</w:t>
            </w:r>
          </w:p>
        </w:tc>
        <w:tc>
          <w:tcPr>
            <w:tcW w:w="1134" w:type="dxa"/>
          </w:tcPr>
          <w:p w14:paraId="1056E379" w14:textId="4E110995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CATT, Huawei, HiSilicon</w:t>
            </w:r>
          </w:p>
        </w:tc>
        <w:tc>
          <w:tcPr>
            <w:tcW w:w="1276" w:type="dxa"/>
          </w:tcPr>
          <w:p w14:paraId="70615340" w14:textId="7EA969F9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5G_eLCS_Ph3</w:t>
            </w:r>
          </w:p>
        </w:tc>
        <w:tc>
          <w:tcPr>
            <w:tcW w:w="1134" w:type="dxa"/>
          </w:tcPr>
          <w:p w14:paraId="60C3A43A" w14:textId="44537549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5.10</w:t>
            </w:r>
          </w:p>
        </w:tc>
        <w:tc>
          <w:tcPr>
            <w:tcW w:w="992" w:type="dxa"/>
          </w:tcPr>
          <w:p w14:paraId="4C802727" w14:textId="77777777" w:rsidR="006C2878" w:rsidRDefault="006C2878" w:rsidP="006C2878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B6AD417" w14:textId="77777777" w:rsidR="006C2878" w:rsidRPr="00E6100C" w:rsidRDefault="006C2878" w:rsidP="006C287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C5756C9" w14:textId="50C746DD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3DA95488" w14:textId="77777777" w:rsidR="006C2878" w:rsidRDefault="006C2878" w:rsidP="006C2878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41CB475" w14:textId="07F661DB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7C43B82E" w14:textId="77777777" w:rsidR="006C2878" w:rsidRDefault="006C2878" w:rsidP="006C2878">
            <w:pPr>
              <w:pStyle w:val="TAL"/>
              <w:rPr>
                <w:rFonts w:cs="Arial"/>
                <w:sz w:val="16"/>
              </w:rPr>
            </w:pPr>
          </w:p>
        </w:tc>
      </w:tr>
      <w:tr w:rsidR="006C2878" w:rsidRPr="00E6100C" w14:paraId="53E93D15" w14:textId="77777777" w:rsidTr="002F52A1">
        <w:tc>
          <w:tcPr>
            <w:tcW w:w="774" w:type="dxa"/>
          </w:tcPr>
          <w:p w14:paraId="5B9D092E" w14:textId="35D91F1A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23.273</w:t>
            </w:r>
          </w:p>
        </w:tc>
        <w:tc>
          <w:tcPr>
            <w:tcW w:w="781" w:type="dxa"/>
          </w:tcPr>
          <w:p w14:paraId="32760E31" w14:textId="658B056E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0613</w:t>
            </w:r>
          </w:p>
        </w:tc>
        <w:tc>
          <w:tcPr>
            <w:tcW w:w="251" w:type="dxa"/>
          </w:tcPr>
          <w:p w14:paraId="760B3787" w14:textId="215C36C3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275E2C0F" w14:textId="69AD9C99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62CCF238" w14:textId="445D778B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One Transmission Path used for One Positioning Procedure</w:t>
            </w:r>
          </w:p>
        </w:tc>
        <w:tc>
          <w:tcPr>
            <w:tcW w:w="284" w:type="dxa"/>
          </w:tcPr>
          <w:p w14:paraId="6B754614" w14:textId="50BFE0CB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0D0E5126" w14:textId="6C1FA8A8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794BD739" w14:textId="159617DD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6D8C9D4A" w14:textId="3A1E433D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S2-2411153</w:t>
            </w:r>
          </w:p>
        </w:tc>
        <w:tc>
          <w:tcPr>
            <w:tcW w:w="1134" w:type="dxa"/>
          </w:tcPr>
          <w:p w14:paraId="467B1C30" w14:textId="36065FB7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CATT, Huawei, HiSilicon</w:t>
            </w:r>
          </w:p>
        </w:tc>
        <w:tc>
          <w:tcPr>
            <w:tcW w:w="1276" w:type="dxa"/>
          </w:tcPr>
          <w:p w14:paraId="7BF54476" w14:textId="2D92C02E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5G_eLCS_Ph3</w:t>
            </w:r>
          </w:p>
        </w:tc>
        <w:tc>
          <w:tcPr>
            <w:tcW w:w="1134" w:type="dxa"/>
          </w:tcPr>
          <w:p w14:paraId="0B5059B5" w14:textId="71E3703C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5.10</w:t>
            </w:r>
          </w:p>
        </w:tc>
        <w:tc>
          <w:tcPr>
            <w:tcW w:w="992" w:type="dxa"/>
          </w:tcPr>
          <w:p w14:paraId="248E2B87" w14:textId="77777777" w:rsidR="006C2878" w:rsidRDefault="006C2878" w:rsidP="006C2878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D28AB69" w14:textId="77777777" w:rsidR="006C2878" w:rsidRPr="00E6100C" w:rsidRDefault="006C2878" w:rsidP="006C287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C44E564" w14:textId="3D55B199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1A20E5C0" w14:textId="77777777" w:rsidR="006C2878" w:rsidRDefault="006C2878" w:rsidP="006C2878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7B1AC7F8" w14:textId="1B8B018B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D767166" w14:textId="77777777" w:rsidR="006C2878" w:rsidRDefault="006C2878" w:rsidP="006C2878">
            <w:pPr>
              <w:pStyle w:val="TAL"/>
              <w:rPr>
                <w:rFonts w:cs="Arial"/>
                <w:sz w:val="16"/>
              </w:rPr>
            </w:pPr>
          </w:p>
        </w:tc>
      </w:tr>
      <w:tr w:rsidR="006C2878" w:rsidRPr="00E6100C" w14:paraId="56E01C93" w14:textId="77777777" w:rsidTr="002F52A1">
        <w:tc>
          <w:tcPr>
            <w:tcW w:w="774" w:type="dxa"/>
          </w:tcPr>
          <w:p w14:paraId="63976FF2" w14:textId="6EB50FDD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23.273</w:t>
            </w:r>
          </w:p>
        </w:tc>
        <w:tc>
          <w:tcPr>
            <w:tcW w:w="781" w:type="dxa"/>
          </w:tcPr>
          <w:p w14:paraId="43AE8ECD" w14:textId="332E70AC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0585</w:t>
            </w:r>
          </w:p>
        </w:tc>
        <w:tc>
          <w:tcPr>
            <w:tcW w:w="251" w:type="dxa"/>
          </w:tcPr>
          <w:p w14:paraId="1AA919EE" w14:textId="17A532CE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</w:t>
            </w:r>
          </w:p>
        </w:tc>
        <w:tc>
          <w:tcPr>
            <w:tcW w:w="741" w:type="dxa"/>
          </w:tcPr>
          <w:p w14:paraId="64546F90" w14:textId="379AC4C8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693" w:type="dxa"/>
          </w:tcPr>
          <w:p w14:paraId="1648D8AF" w14:textId="477BEC1F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Remove N6 from roaming reference architecture</w:t>
            </w:r>
          </w:p>
        </w:tc>
        <w:tc>
          <w:tcPr>
            <w:tcW w:w="284" w:type="dxa"/>
          </w:tcPr>
          <w:p w14:paraId="03AD5E3C" w14:textId="781E3554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2D04E12A" w14:textId="39F0D013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18.7.0</w:t>
            </w:r>
          </w:p>
        </w:tc>
        <w:tc>
          <w:tcPr>
            <w:tcW w:w="851" w:type="dxa"/>
          </w:tcPr>
          <w:p w14:paraId="2F3ED908" w14:textId="666B4CC8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1918DA68" w14:textId="3D6D735E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S2-2410011</w:t>
            </w:r>
          </w:p>
        </w:tc>
        <w:tc>
          <w:tcPr>
            <w:tcW w:w="1134" w:type="dxa"/>
          </w:tcPr>
          <w:p w14:paraId="697F7ABB" w14:textId="2AEFA767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</w:t>
            </w:r>
          </w:p>
        </w:tc>
        <w:tc>
          <w:tcPr>
            <w:tcW w:w="1276" w:type="dxa"/>
          </w:tcPr>
          <w:p w14:paraId="5A94458D" w14:textId="46F5F47B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5G_eLCS_Ph3</w:t>
            </w:r>
          </w:p>
        </w:tc>
        <w:tc>
          <w:tcPr>
            <w:tcW w:w="1134" w:type="dxa"/>
          </w:tcPr>
          <w:p w14:paraId="053D2877" w14:textId="64B0F942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4.2.2</w:t>
            </w:r>
          </w:p>
        </w:tc>
        <w:tc>
          <w:tcPr>
            <w:tcW w:w="992" w:type="dxa"/>
          </w:tcPr>
          <w:p w14:paraId="16460279" w14:textId="77777777" w:rsidR="006C2878" w:rsidRDefault="006C2878" w:rsidP="006C2878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6D99A00" w14:textId="77777777" w:rsidR="006C2878" w:rsidRPr="00E6100C" w:rsidRDefault="006C2878" w:rsidP="006C287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4F5B4C3" w14:textId="77777777" w:rsidR="006C2878" w:rsidRDefault="006C2878" w:rsidP="006C2878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124709C" w14:textId="77777777" w:rsidR="006C2878" w:rsidRDefault="006C2878" w:rsidP="006C2878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7E00ED5B" w14:textId="74574C5D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049EB05A" w14:textId="77777777" w:rsidR="006C2878" w:rsidRDefault="006C2878" w:rsidP="006C2878">
            <w:pPr>
              <w:pStyle w:val="TAL"/>
              <w:rPr>
                <w:rFonts w:cs="Arial"/>
                <w:sz w:val="16"/>
              </w:rPr>
            </w:pPr>
          </w:p>
        </w:tc>
      </w:tr>
      <w:tr w:rsidR="006C2878" w:rsidRPr="00E6100C" w14:paraId="3C8BE0D6" w14:textId="77777777" w:rsidTr="002F52A1">
        <w:tc>
          <w:tcPr>
            <w:tcW w:w="774" w:type="dxa"/>
          </w:tcPr>
          <w:p w14:paraId="0036B6CF" w14:textId="5D3D4CC7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23.273</w:t>
            </w:r>
          </w:p>
        </w:tc>
        <w:tc>
          <w:tcPr>
            <w:tcW w:w="781" w:type="dxa"/>
          </w:tcPr>
          <w:p w14:paraId="4E0FC478" w14:textId="13B762BC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0586</w:t>
            </w:r>
          </w:p>
        </w:tc>
        <w:tc>
          <w:tcPr>
            <w:tcW w:w="251" w:type="dxa"/>
          </w:tcPr>
          <w:p w14:paraId="4DF0FBF2" w14:textId="7D53841C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</w:t>
            </w:r>
          </w:p>
        </w:tc>
        <w:tc>
          <w:tcPr>
            <w:tcW w:w="741" w:type="dxa"/>
          </w:tcPr>
          <w:p w14:paraId="30FE5EAA" w14:textId="080020C2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29825AE1" w14:textId="07F56C40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Remove N6 from roaming reference architecture</w:t>
            </w:r>
          </w:p>
        </w:tc>
        <w:tc>
          <w:tcPr>
            <w:tcW w:w="284" w:type="dxa"/>
          </w:tcPr>
          <w:p w14:paraId="08E52948" w14:textId="6D468872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5A6D63D4" w14:textId="45ED7C45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319BB075" w14:textId="42C52A79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3CCD3652" w14:textId="20FB41C5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S2-2410012</w:t>
            </w:r>
          </w:p>
        </w:tc>
        <w:tc>
          <w:tcPr>
            <w:tcW w:w="1134" w:type="dxa"/>
          </w:tcPr>
          <w:p w14:paraId="27A9BC03" w14:textId="6216E5ED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</w:t>
            </w:r>
          </w:p>
        </w:tc>
        <w:tc>
          <w:tcPr>
            <w:tcW w:w="1276" w:type="dxa"/>
          </w:tcPr>
          <w:p w14:paraId="359E78DC" w14:textId="237F9A41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5G_eLCS_Ph3</w:t>
            </w:r>
          </w:p>
        </w:tc>
        <w:tc>
          <w:tcPr>
            <w:tcW w:w="1134" w:type="dxa"/>
          </w:tcPr>
          <w:p w14:paraId="1B8F6B7D" w14:textId="714D6B54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4.2.2</w:t>
            </w:r>
          </w:p>
        </w:tc>
        <w:tc>
          <w:tcPr>
            <w:tcW w:w="992" w:type="dxa"/>
          </w:tcPr>
          <w:p w14:paraId="681B4C89" w14:textId="77777777" w:rsidR="006C2878" w:rsidRDefault="006C2878" w:rsidP="006C2878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A541176" w14:textId="77777777" w:rsidR="006C2878" w:rsidRPr="00E6100C" w:rsidRDefault="006C2878" w:rsidP="006C287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62ED914" w14:textId="77777777" w:rsidR="006C2878" w:rsidRDefault="006C2878" w:rsidP="006C2878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E4A7575" w14:textId="77777777" w:rsidR="006C2878" w:rsidRDefault="006C2878" w:rsidP="006C2878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1988F541" w14:textId="421B6CCD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363579BC" w14:textId="77777777" w:rsidR="006C2878" w:rsidRDefault="006C2878" w:rsidP="006C2878">
            <w:pPr>
              <w:pStyle w:val="TAL"/>
              <w:rPr>
                <w:rFonts w:cs="Arial"/>
                <w:sz w:val="16"/>
              </w:rPr>
            </w:pPr>
          </w:p>
        </w:tc>
      </w:tr>
      <w:tr w:rsidR="006C2878" w:rsidRPr="00E6100C" w14:paraId="46596BD9" w14:textId="77777777" w:rsidTr="002F52A1">
        <w:tc>
          <w:tcPr>
            <w:tcW w:w="774" w:type="dxa"/>
          </w:tcPr>
          <w:p w14:paraId="60EF9B59" w14:textId="6F8B33EE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23.273</w:t>
            </w:r>
          </w:p>
        </w:tc>
        <w:tc>
          <w:tcPr>
            <w:tcW w:w="781" w:type="dxa"/>
          </w:tcPr>
          <w:p w14:paraId="632793D9" w14:textId="4A5411F8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0615</w:t>
            </w:r>
          </w:p>
        </w:tc>
        <w:tc>
          <w:tcPr>
            <w:tcW w:w="251" w:type="dxa"/>
          </w:tcPr>
          <w:p w14:paraId="005FE8F7" w14:textId="16422F23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</w:t>
            </w:r>
          </w:p>
        </w:tc>
        <w:tc>
          <w:tcPr>
            <w:tcW w:w="741" w:type="dxa"/>
          </w:tcPr>
          <w:p w14:paraId="7A790C3E" w14:textId="0417159B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693" w:type="dxa"/>
          </w:tcPr>
          <w:p w14:paraId="10D78F6D" w14:textId="04A47E27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of PRU Usage Extension</w:t>
            </w:r>
          </w:p>
        </w:tc>
        <w:tc>
          <w:tcPr>
            <w:tcW w:w="284" w:type="dxa"/>
          </w:tcPr>
          <w:p w14:paraId="38A615D9" w14:textId="35886367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56A10A16" w14:textId="4C5A39F6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18.7.0</w:t>
            </w:r>
          </w:p>
        </w:tc>
        <w:tc>
          <w:tcPr>
            <w:tcW w:w="851" w:type="dxa"/>
          </w:tcPr>
          <w:p w14:paraId="7B0CC92D" w14:textId="3C6E8083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348EC5B9" w14:textId="7644FBE0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S2-2410896</w:t>
            </w:r>
          </w:p>
        </w:tc>
        <w:tc>
          <w:tcPr>
            <w:tcW w:w="1134" w:type="dxa"/>
          </w:tcPr>
          <w:p w14:paraId="64442624" w14:textId="4F7FBBDB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CATT</w:t>
            </w:r>
          </w:p>
        </w:tc>
        <w:tc>
          <w:tcPr>
            <w:tcW w:w="1276" w:type="dxa"/>
          </w:tcPr>
          <w:p w14:paraId="25782E69" w14:textId="7256A795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5G_eLCS_Ph3</w:t>
            </w:r>
          </w:p>
        </w:tc>
        <w:tc>
          <w:tcPr>
            <w:tcW w:w="1134" w:type="dxa"/>
          </w:tcPr>
          <w:p w14:paraId="0E994B3D" w14:textId="0167F5F8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6.17.4, 8.3.2.6</w:t>
            </w:r>
          </w:p>
        </w:tc>
        <w:tc>
          <w:tcPr>
            <w:tcW w:w="992" w:type="dxa"/>
          </w:tcPr>
          <w:p w14:paraId="29E81583" w14:textId="77777777" w:rsidR="006C2878" w:rsidRDefault="006C2878" w:rsidP="006C2878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78E1ED4" w14:textId="77777777" w:rsidR="006C2878" w:rsidRPr="00E6100C" w:rsidRDefault="006C2878" w:rsidP="006C287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241757F" w14:textId="0C53E1DF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144551BF" w14:textId="77777777" w:rsidR="006C2878" w:rsidRDefault="006C2878" w:rsidP="006C2878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25DC03D" w14:textId="090CD307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21A4B250" w14:textId="77777777" w:rsidR="006C2878" w:rsidRDefault="006C2878" w:rsidP="006C2878">
            <w:pPr>
              <w:pStyle w:val="TAL"/>
              <w:rPr>
                <w:rFonts w:cs="Arial"/>
                <w:sz w:val="16"/>
              </w:rPr>
            </w:pPr>
          </w:p>
        </w:tc>
      </w:tr>
      <w:tr w:rsidR="006C2878" w:rsidRPr="00E6100C" w14:paraId="0B5C8D21" w14:textId="77777777" w:rsidTr="002F52A1">
        <w:tc>
          <w:tcPr>
            <w:tcW w:w="774" w:type="dxa"/>
          </w:tcPr>
          <w:p w14:paraId="2931F80B" w14:textId="789EF2FE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23.273</w:t>
            </w:r>
          </w:p>
        </w:tc>
        <w:tc>
          <w:tcPr>
            <w:tcW w:w="781" w:type="dxa"/>
          </w:tcPr>
          <w:p w14:paraId="7D059895" w14:textId="04DCE979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0616</w:t>
            </w:r>
          </w:p>
        </w:tc>
        <w:tc>
          <w:tcPr>
            <w:tcW w:w="251" w:type="dxa"/>
          </w:tcPr>
          <w:p w14:paraId="5ABB7D1F" w14:textId="29F5695A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</w:t>
            </w:r>
          </w:p>
        </w:tc>
        <w:tc>
          <w:tcPr>
            <w:tcW w:w="741" w:type="dxa"/>
          </w:tcPr>
          <w:p w14:paraId="65BBE4CD" w14:textId="46D7637B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744584CE" w14:textId="501051F4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of PRU Usage Extension</w:t>
            </w:r>
          </w:p>
        </w:tc>
        <w:tc>
          <w:tcPr>
            <w:tcW w:w="284" w:type="dxa"/>
          </w:tcPr>
          <w:p w14:paraId="2A04C81A" w14:textId="1D24E98A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147D4B44" w14:textId="2C201C30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25BD1D90" w14:textId="66E63B19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6323D715" w14:textId="297609DF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S2-2410897</w:t>
            </w:r>
          </w:p>
        </w:tc>
        <w:tc>
          <w:tcPr>
            <w:tcW w:w="1134" w:type="dxa"/>
          </w:tcPr>
          <w:p w14:paraId="70FF1C30" w14:textId="3065770C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CATT</w:t>
            </w:r>
          </w:p>
        </w:tc>
        <w:tc>
          <w:tcPr>
            <w:tcW w:w="1276" w:type="dxa"/>
          </w:tcPr>
          <w:p w14:paraId="05E95C4C" w14:textId="3F94C254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5G_eLCS_Ph3</w:t>
            </w:r>
          </w:p>
        </w:tc>
        <w:tc>
          <w:tcPr>
            <w:tcW w:w="1134" w:type="dxa"/>
          </w:tcPr>
          <w:p w14:paraId="648670A7" w14:textId="48EFE87B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6.17.4, 8.3.2.6</w:t>
            </w:r>
          </w:p>
        </w:tc>
        <w:tc>
          <w:tcPr>
            <w:tcW w:w="992" w:type="dxa"/>
          </w:tcPr>
          <w:p w14:paraId="149C947B" w14:textId="77777777" w:rsidR="006C2878" w:rsidRDefault="006C2878" w:rsidP="006C2878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5F8F60B" w14:textId="77777777" w:rsidR="006C2878" w:rsidRPr="00E6100C" w:rsidRDefault="006C2878" w:rsidP="006C287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B03E926" w14:textId="36B699F7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701438E2" w14:textId="77777777" w:rsidR="006C2878" w:rsidRDefault="006C2878" w:rsidP="006C2878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2D72D63" w14:textId="163D660F" w:rsidR="006C2878" w:rsidRDefault="006C2878" w:rsidP="006C2878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23F50F66" w14:textId="77777777" w:rsidR="006C2878" w:rsidRDefault="006C2878" w:rsidP="006C2878">
            <w:pPr>
              <w:pStyle w:val="TAL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7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A21D8"/>
    <w:rsid w:val="00603A8C"/>
    <w:rsid w:val="00620F74"/>
    <w:rsid w:val="00626633"/>
    <w:rsid w:val="006330D2"/>
    <w:rsid w:val="00697622"/>
    <w:rsid w:val="006B42AC"/>
    <w:rsid w:val="006C2878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3</TotalTime>
  <Pages>2</Pages>
  <Words>446</Words>
  <Characters>2298</Characters>
  <Application>Microsoft Office Word</Application>
  <DocSecurity>0</DocSecurity>
  <Lines>39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S2-2411600</cp:lastModifiedBy>
  <cp:revision>5</cp:revision>
  <dcterms:created xsi:type="dcterms:W3CDTF">2024-09-02T08:49:00Z</dcterms:created>
  <dcterms:modified xsi:type="dcterms:W3CDTF">2024-12-02T10:34:00Z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